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251A6" w14:textId="3FDA3992" w:rsidR="00BA00AB" w:rsidRDefault="00C931F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SWYNFORD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14:paraId="31DF617E" w14:textId="77EFDF22" w:rsidR="00C931F1" w:rsidRDefault="00C931F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Lancant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14:paraId="4850011B" w14:textId="4047360F" w:rsidR="00C931F1" w:rsidRDefault="00C931F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1C1B5" w14:textId="03A0F195" w:rsidR="00C931F1" w:rsidRDefault="00C931F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6096C7" w14:textId="4C528BFC" w:rsidR="00C931F1" w:rsidRDefault="00C931F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Nov.1421</w:t>
      </w:r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14:paraId="704BB5CA" w14:textId="77777777" w:rsidR="00C931F1" w:rsidRDefault="00C931F1" w:rsidP="00C93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www.melocki.org.uk/diocese/Lancant.html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389FB46" w14:textId="77777777" w:rsidR="00C931F1" w:rsidRDefault="00C931F1" w:rsidP="00C931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9793A" w14:textId="77777777" w:rsidR="00C931F1" w:rsidRDefault="00C931F1" w:rsidP="00C931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CAD3D" w14:textId="77777777" w:rsidR="00C931F1" w:rsidRPr="00917560" w:rsidRDefault="00C931F1" w:rsidP="00C931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June 2022</w:t>
      </w:r>
    </w:p>
    <w:p w14:paraId="15D11DF6" w14:textId="36FEF113" w:rsidR="00C931F1" w:rsidRPr="00C931F1" w:rsidRDefault="00C931F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931F1" w:rsidRPr="00C93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9A3C1" w14:textId="77777777" w:rsidR="00C931F1" w:rsidRDefault="00C931F1" w:rsidP="009139A6">
      <w:r>
        <w:separator/>
      </w:r>
    </w:p>
  </w:endnote>
  <w:endnote w:type="continuationSeparator" w:id="0">
    <w:p w14:paraId="2FC94CA2" w14:textId="77777777" w:rsidR="00C931F1" w:rsidRDefault="00C931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E4C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8A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33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0D24" w14:textId="77777777" w:rsidR="00C931F1" w:rsidRDefault="00C931F1" w:rsidP="009139A6">
      <w:r>
        <w:separator/>
      </w:r>
    </w:p>
  </w:footnote>
  <w:footnote w:type="continuationSeparator" w:id="0">
    <w:p w14:paraId="367E11F1" w14:textId="77777777" w:rsidR="00C931F1" w:rsidRDefault="00C931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EA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A6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FC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1F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931F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4093"/>
  <w15:chartTrackingRefBased/>
  <w15:docId w15:val="{1604878C-6EA3-45A3-A6A1-FF401943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931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ancant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2022-06-05T20:09:00Z</dcterms:created>
  <dcterms:modified xsi:type="dcterms:W3CDTF">2022-06-05T20:11:00Z</dcterms:modified>
</cp:coreProperties>
</file>